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E27AE" w14:textId="77777777" w:rsidR="00C829BC" w:rsidRDefault="00C829BC" w:rsidP="00C82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CLERK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51519D9" w14:textId="77777777" w:rsidR="00C829BC" w:rsidRDefault="00C829BC" w:rsidP="00C82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58D794B" w14:textId="77777777" w:rsidR="00C829BC" w:rsidRDefault="00C829BC" w:rsidP="00C82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72F575" w14:textId="77777777" w:rsidR="00C829BC" w:rsidRDefault="00C829BC" w:rsidP="00C82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3F60B9" w14:textId="77777777" w:rsidR="00C829BC" w:rsidRDefault="00C829BC" w:rsidP="00C829BC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26E5D2A" w14:textId="77777777" w:rsidR="00C829BC" w:rsidRDefault="00C829BC" w:rsidP="00C829B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EF90ACC" w14:textId="77777777" w:rsidR="00C829BC" w:rsidRDefault="00C829BC" w:rsidP="00C829B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31FF560" w14:textId="77777777" w:rsidR="00C829BC" w:rsidRDefault="00C829BC" w:rsidP="00C82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51F5D" w14:textId="77777777" w:rsidR="00C829BC" w:rsidRDefault="00C829BC" w:rsidP="00C82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613B88" w14:textId="77777777" w:rsidR="00C829BC" w:rsidRDefault="00C829BC" w:rsidP="00C82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337792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AB467" w14:textId="77777777" w:rsidR="00C829BC" w:rsidRDefault="00C829BC" w:rsidP="009139A6">
      <w:r>
        <w:separator/>
      </w:r>
    </w:p>
  </w:endnote>
  <w:endnote w:type="continuationSeparator" w:id="0">
    <w:p w14:paraId="3E0738AA" w14:textId="77777777" w:rsidR="00C829BC" w:rsidRDefault="00C829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17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7A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37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01D54" w14:textId="77777777" w:rsidR="00C829BC" w:rsidRDefault="00C829BC" w:rsidP="009139A6">
      <w:r>
        <w:separator/>
      </w:r>
    </w:p>
  </w:footnote>
  <w:footnote w:type="continuationSeparator" w:id="0">
    <w:p w14:paraId="12C1B9EA" w14:textId="77777777" w:rsidR="00C829BC" w:rsidRDefault="00C829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70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41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4CA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B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829B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39780"/>
  <w15:chartTrackingRefBased/>
  <w15:docId w15:val="{E694D74A-8799-480F-9667-7AE2512F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2022-03-18T17:10:00Z</dcterms:created>
  <dcterms:modified xsi:type="dcterms:W3CDTF">2022-03-18T17:10:00Z</dcterms:modified>
</cp:coreProperties>
</file>